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501C2" w14:textId="77777777" w:rsidR="009C5335" w:rsidRDefault="009C5335" w:rsidP="009C53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John NANBY (?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NAUBY)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(fl.1483)</w:t>
      </w:r>
    </w:p>
    <w:p w14:paraId="3AA16E68" w14:textId="77777777" w:rsidR="009C5335" w:rsidRDefault="009C5335" w:rsidP="009C53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155A14" w14:textId="77777777" w:rsidR="009C5335" w:rsidRDefault="009C5335" w:rsidP="009C53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2DAA59" w14:textId="77777777" w:rsidR="009C5335" w:rsidRDefault="009C5335" w:rsidP="009C53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trespass and taking against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Lynam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Sturminster</w:t>
      </w:r>
    </w:p>
    <w:p w14:paraId="16ED068E" w14:textId="77777777" w:rsidR="009C5335" w:rsidRDefault="009C5335" w:rsidP="009C53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Marshall(q.v.).</w:t>
      </w:r>
    </w:p>
    <w:p w14:paraId="1E21308F" w14:textId="77777777" w:rsidR="009C5335" w:rsidRDefault="009C5335" w:rsidP="009C53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A508F8C" w14:textId="77777777" w:rsidR="009C5335" w:rsidRDefault="009C5335" w:rsidP="009C53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9FF780" w14:textId="77777777" w:rsidR="009C5335" w:rsidRDefault="009C5335" w:rsidP="009C53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E6DD44" w14:textId="77777777" w:rsidR="009C5335" w:rsidRDefault="009C5335" w:rsidP="009C53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2022</w:t>
      </w:r>
    </w:p>
    <w:p w14:paraId="0A382D8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A52BA" w14:textId="77777777" w:rsidR="009C5335" w:rsidRDefault="009C5335" w:rsidP="009139A6">
      <w:r>
        <w:separator/>
      </w:r>
    </w:p>
  </w:endnote>
  <w:endnote w:type="continuationSeparator" w:id="0">
    <w:p w14:paraId="2E0B1B73" w14:textId="77777777" w:rsidR="009C5335" w:rsidRDefault="009C53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76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12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83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70CED" w14:textId="77777777" w:rsidR="009C5335" w:rsidRDefault="009C5335" w:rsidP="009139A6">
      <w:r>
        <w:separator/>
      </w:r>
    </w:p>
  </w:footnote>
  <w:footnote w:type="continuationSeparator" w:id="0">
    <w:p w14:paraId="532C6ECD" w14:textId="77777777" w:rsidR="009C5335" w:rsidRDefault="009C53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E01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DC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0035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335"/>
    <w:rsid w:val="000666E0"/>
    <w:rsid w:val="002510B7"/>
    <w:rsid w:val="005C130B"/>
    <w:rsid w:val="00826F5C"/>
    <w:rsid w:val="009139A6"/>
    <w:rsid w:val="009448BB"/>
    <w:rsid w:val="009C5335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A0A10"/>
  <w15:chartTrackingRefBased/>
  <w15:docId w15:val="{4D178C5A-1DC9-43B9-ACCB-7CD06A0AF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C53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2022-05-03T14:52:00Z</dcterms:created>
  <dcterms:modified xsi:type="dcterms:W3CDTF">2022-05-03T14:54:00Z</dcterms:modified>
</cp:coreProperties>
</file>